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70332648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4796561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695814FD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5095A9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8A57D3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6EF05130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2A17DB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E2269E" w14:textId="40A07D37" w:rsidR="00347F9A" w:rsidRPr="00F45CAD" w:rsidRDefault="007C13BB" w:rsidP="002D4CA7">
            <w:r>
              <w:t xml:space="preserve">Kanalsanierung </w:t>
            </w:r>
            <w:proofErr w:type="spellStart"/>
            <w:r>
              <w:t>Schröerskamp</w:t>
            </w:r>
            <w:proofErr w:type="spellEnd"/>
            <w:r>
              <w:t xml:space="preserve">, Haverkamp, </w:t>
            </w:r>
            <w:proofErr w:type="spellStart"/>
            <w:r>
              <w:t>Werninghoker</w:t>
            </w:r>
            <w:proofErr w:type="spellEnd"/>
            <w:r>
              <w:t xml:space="preserve"> Straße in geschlossener Bauweise mittels Inliner</w:t>
            </w:r>
          </w:p>
        </w:tc>
      </w:tr>
      <w:tr w:rsidR="00682D2C" w:rsidRPr="00F45CAD" w14:paraId="34DD62DD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08029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578D88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81609CA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268490" w14:textId="1F9E7CD3" w:rsidR="00347F9A" w:rsidRPr="00F45CAD" w:rsidRDefault="002A618F" w:rsidP="002D4CA7">
            <w:r>
              <w:t>26-13-Kanalsanierung Ortslage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B85EB4" w14:textId="0BC4F750" w:rsidR="00347F9A" w:rsidRPr="00F45CAD" w:rsidRDefault="007C13BB" w:rsidP="002D4CA7">
            <w:r>
              <w:t>Kanalbauarbeiten</w:t>
            </w:r>
          </w:p>
        </w:tc>
      </w:tr>
      <w:tr w:rsidR="00682D2C" w:rsidRPr="00F45CAD" w14:paraId="54E43509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826186" w14:textId="77777777" w:rsidR="00682D2C" w:rsidRPr="00F45CAD" w:rsidRDefault="00682D2C" w:rsidP="002D4CA7"/>
        </w:tc>
      </w:tr>
    </w:tbl>
    <w:p w14:paraId="51D36EB7" w14:textId="77777777" w:rsidR="00682D2C" w:rsidRPr="00F45CAD" w:rsidRDefault="00682D2C" w:rsidP="00682D2C"/>
    <w:p w14:paraId="374B3128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5AA99ABB" w14:textId="77777777" w:rsidR="00682D2C" w:rsidRDefault="00682D2C" w:rsidP="00682D2C"/>
    <w:p w14:paraId="37A1D18C" w14:textId="77777777" w:rsidR="00347F9A" w:rsidRPr="00F45CAD" w:rsidRDefault="00347F9A" w:rsidP="00682D2C"/>
    <w:p w14:paraId="55F0CAFD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7C8613DB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1A831AA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67B1241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EB4B53D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599C89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A173C0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1C375E2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28E108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6F1DECE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95A0E4E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866C32B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57EDD15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EE39D54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D1774F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07EB6C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9859CC6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5DC3669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C205C3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06CE89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8368905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F335C6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BA21F5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D237E10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5A7EEC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680F0C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ABEFE0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5994205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386859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E78E52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C23C057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29677C3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17D497D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3808301C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EFAD69E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2FA4E49D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D2A6B4E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4F634D9A" w14:textId="77777777" w:rsidR="001A3008" w:rsidRPr="00F45CAD" w:rsidRDefault="001A3008" w:rsidP="00FE40F3"/>
        </w:tc>
      </w:tr>
      <w:tr w:rsidR="001A3008" w:rsidRPr="00F45CAD" w14:paraId="3A688C2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E32271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BAD26DD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CB8AFA5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437321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489A4CD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F841D65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5CF96367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57D478C5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0D2A12E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22412FE" w14:textId="77777777" w:rsidR="001A3008" w:rsidRPr="00F45CAD" w:rsidRDefault="001A3008" w:rsidP="002D4CA7"/>
        </w:tc>
      </w:tr>
      <w:tr w:rsidR="001A3008" w:rsidRPr="00F45CAD" w14:paraId="461404E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674B0B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3B6E3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A304AF3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9B82A1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93377B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6848CA3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410D5CF1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090E15C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7C6520D1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EA8E95C" w14:textId="77777777" w:rsidR="001A3008" w:rsidRPr="00F45CAD" w:rsidRDefault="001A3008" w:rsidP="002D4CA7"/>
        </w:tc>
      </w:tr>
      <w:tr w:rsidR="001A3008" w:rsidRPr="00F45CAD" w14:paraId="12BA36AE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B36052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482EA4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D6374DF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B87743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683313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203B16A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DB5B99A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0CD07EC4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359BD89B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36D17D03" w14:textId="77777777" w:rsidR="001A3008" w:rsidRPr="00F45CAD" w:rsidRDefault="001A3008" w:rsidP="0009665D"/>
        </w:tc>
      </w:tr>
      <w:tr w:rsidR="001A3008" w:rsidRPr="00F45CAD" w14:paraId="4FFCA52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9E16CB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EDD5F6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DA1133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769D115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186F8C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201F40E" w14:textId="77777777" w:rsidR="001A3008" w:rsidRPr="00F45CAD" w:rsidRDefault="001A3008" w:rsidP="00FF013E">
            <w:pPr>
              <w:jc w:val="center"/>
            </w:pPr>
          </w:p>
        </w:tc>
      </w:tr>
    </w:tbl>
    <w:p w14:paraId="2A58FB46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D71AC" w14:textId="77777777" w:rsidR="00AD237A" w:rsidRDefault="00AD237A">
      <w:r>
        <w:separator/>
      </w:r>
    </w:p>
    <w:p w14:paraId="25BEB8CA" w14:textId="77777777" w:rsidR="00AD237A" w:rsidRDefault="00AD237A"/>
    <w:p w14:paraId="20C3E70A" w14:textId="77777777" w:rsidR="00AD237A" w:rsidRDefault="00AD237A"/>
  </w:endnote>
  <w:endnote w:type="continuationSeparator" w:id="0">
    <w:p w14:paraId="4254653F" w14:textId="77777777" w:rsidR="00AD237A" w:rsidRDefault="00AD237A">
      <w:r>
        <w:continuationSeparator/>
      </w:r>
    </w:p>
    <w:p w14:paraId="3ABCEBEB" w14:textId="77777777" w:rsidR="00AD237A" w:rsidRDefault="00AD237A"/>
    <w:p w14:paraId="7CB35B87" w14:textId="77777777" w:rsidR="00AD237A" w:rsidRDefault="00AD23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2E041D" w:rsidRPr="00D6072E" w14:paraId="10F5ED0C" w14:textId="77777777" w:rsidTr="002E041D">
      <w:trPr>
        <w:cantSplit/>
        <w:trHeight w:hRule="exact" w:val="397"/>
      </w:trPr>
      <w:tc>
        <w:tcPr>
          <w:tcW w:w="1440" w:type="dxa"/>
          <w:vAlign w:val="center"/>
        </w:tcPr>
        <w:p w14:paraId="03A5F6B3" w14:textId="77777777" w:rsidR="002E041D" w:rsidRPr="00D6072E" w:rsidRDefault="002E041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93ABCB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646A6" w14:textId="77777777" w:rsidR="00AD237A" w:rsidRDefault="00AD237A">
      <w:r>
        <w:separator/>
      </w:r>
    </w:p>
    <w:p w14:paraId="09110980" w14:textId="77777777" w:rsidR="00AD237A" w:rsidRDefault="00AD237A"/>
    <w:p w14:paraId="6DA63A01" w14:textId="77777777" w:rsidR="00AD237A" w:rsidRDefault="00AD237A"/>
  </w:footnote>
  <w:footnote w:type="continuationSeparator" w:id="0">
    <w:p w14:paraId="7872C963" w14:textId="77777777" w:rsidR="00AD237A" w:rsidRDefault="00AD237A">
      <w:r>
        <w:continuationSeparator/>
      </w:r>
    </w:p>
    <w:p w14:paraId="66A4E1FC" w14:textId="77777777" w:rsidR="00AD237A" w:rsidRDefault="00AD237A"/>
    <w:p w14:paraId="5E7E66AC" w14:textId="77777777" w:rsidR="00AD237A" w:rsidRDefault="00AD237A"/>
  </w:footnote>
  <w:footnote w:id="1">
    <w:p w14:paraId="4443AB14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730707C3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F5B9A" w14:textId="77777777" w:rsidR="00E718D1" w:rsidRDefault="00E718D1"/>
  <w:p w14:paraId="6B99E46E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EFD4E" w14:textId="77777777" w:rsidR="00E718D1" w:rsidRDefault="00E718D1">
    <w:pPr>
      <w:pStyle w:val="Kopfzeile"/>
    </w:pPr>
    <w:r>
      <w:t>234</w:t>
    </w:r>
  </w:p>
  <w:p w14:paraId="5378417F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25841983">
    <w:abstractNumId w:val="1"/>
  </w:num>
  <w:num w:numId="2" w16cid:durableId="1883243512">
    <w:abstractNumId w:val="5"/>
  </w:num>
  <w:num w:numId="3" w16cid:durableId="2145153166">
    <w:abstractNumId w:val="7"/>
  </w:num>
  <w:num w:numId="4" w16cid:durableId="1086153699">
    <w:abstractNumId w:val="16"/>
  </w:num>
  <w:num w:numId="5" w16cid:durableId="1329481680">
    <w:abstractNumId w:val="9"/>
  </w:num>
  <w:num w:numId="6" w16cid:durableId="1073235824">
    <w:abstractNumId w:val="3"/>
  </w:num>
  <w:num w:numId="7" w16cid:durableId="1552185696">
    <w:abstractNumId w:val="12"/>
  </w:num>
  <w:num w:numId="8" w16cid:durableId="998459260">
    <w:abstractNumId w:val="8"/>
  </w:num>
  <w:num w:numId="9" w16cid:durableId="426267502">
    <w:abstractNumId w:val="15"/>
  </w:num>
  <w:num w:numId="10" w16cid:durableId="2088261358">
    <w:abstractNumId w:val="4"/>
  </w:num>
  <w:num w:numId="11" w16cid:durableId="507059599">
    <w:abstractNumId w:val="11"/>
  </w:num>
  <w:num w:numId="12" w16cid:durableId="595408712">
    <w:abstractNumId w:val="11"/>
  </w:num>
  <w:num w:numId="13" w16cid:durableId="239022512">
    <w:abstractNumId w:val="11"/>
  </w:num>
  <w:num w:numId="14" w16cid:durableId="1737625966">
    <w:abstractNumId w:val="11"/>
  </w:num>
  <w:num w:numId="15" w16cid:durableId="1324967228">
    <w:abstractNumId w:val="11"/>
  </w:num>
  <w:num w:numId="16" w16cid:durableId="1793985641">
    <w:abstractNumId w:val="2"/>
  </w:num>
  <w:num w:numId="17" w16cid:durableId="1379284404">
    <w:abstractNumId w:val="2"/>
  </w:num>
  <w:num w:numId="18" w16cid:durableId="22172992">
    <w:abstractNumId w:val="14"/>
  </w:num>
  <w:num w:numId="19" w16cid:durableId="892808416">
    <w:abstractNumId w:val="13"/>
  </w:num>
  <w:num w:numId="20" w16cid:durableId="1140608859">
    <w:abstractNumId w:val="10"/>
  </w:num>
  <w:num w:numId="21" w16cid:durableId="189072192">
    <w:abstractNumId w:val="6"/>
  </w:num>
  <w:num w:numId="22" w16cid:durableId="1668245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14D7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A618F"/>
    <w:rsid w:val="002C0F7B"/>
    <w:rsid w:val="002C403D"/>
    <w:rsid w:val="002D4CA7"/>
    <w:rsid w:val="002E041D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3E7707"/>
    <w:rsid w:val="00402A1B"/>
    <w:rsid w:val="00402AA9"/>
    <w:rsid w:val="00424038"/>
    <w:rsid w:val="0045228F"/>
    <w:rsid w:val="00454471"/>
    <w:rsid w:val="004544B3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4F60E5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C13BB"/>
    <w:rsid w:val="007E5172"/>
    <w:rsid w:val="007E61DB"/>
    <w:rsid w:val="0081723D"/>
    <w:rsid w:val="00886A97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237A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BF2845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C6558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A276D"/>
    <w:rsid w:val="00DB65E1"/>
    <w:rsid w:val="00DB6C0D"/>
    <w:rsid w:val="00DC1067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4B3"/>
    <w:rsid w:val="00EC7AED"/>
    <w:rsid w:val="00ED30CB"/>
    <w:rsid w:val="00F133C2"/>
    <w:rsid w:val="00F21669"/>
    <w:rsid w:val="00F32C49"/>
    <w:rsid w:val="00F404EF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7AB68673"/>
  <w15:chartTrackingRefBased/>
  <w15:docId w15:val="{D6DF00A4-8CB5-4F61-86AE-6A26B8ABE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  <w:rPr>
      <w:lang w:val="x-none" w:eastAsia="x-none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93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subject/>
  <dc:creator>Dorothea Fenner</dc:creator>
  <cp:keywords/>
  <cp:lastModifiedBy>Christel Janning</cp:lastModifiedBy>
  <cp:revision>5</cp:revision>
  <cp:lastPrinted>2026-05-11T10:43:00Z</cp:lastPrinted>
  <dcterms:created xsi:type="dcterms:W3CDTF">2026-01-28T22:27:00Z</dcterms:created>
  <dcterms:modified xsi:type="dcterms:W3CDTF">2026-05-11T10:43:00Z</dcterms:modified>
</cp:coreProperties>
</file>